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8F3145" w:rsidRDefault="0019215D" w:rsidP="00105C23">
      <w:pPr>
        <w:rPr>
          <w:rStyle w:val="Style3"/>
          <w:rFonts w:ascii="Arial" w:hAnsi="Arial" w:cs="Arial"/>
        </w:rPr>
      </w:pPr>
      <w:r>
        <w:rPr>
          <w:noProof/>
        </w:rPr>
        <w:drawing>
          <wp:anchor distT="0" distB="0" distL="114300" distR="114300" simplePos="0" relativeHeight="251658240" behindDoc="0" locked="0" layoutInCell="1" allowOverlap="1">
            <wp:simplePos x="0" y="0"/>
            <wp:positionH relativeFrom="column">
              <wp:posOffset>-44450</wp:posOffset>
            </wp:positionH>
            <wp:positionV relativeFrom="paragraph">
              <wp:posOffset>109247</wp:posOffset>
            </wp:positionV>
            <wp:extent cx="1475740" cy="1382395"/>
            <wp:effectExtent l="0" t="0" r="0" b="8255"/>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5740" cy="1382395"/>
                    </a:xfrm>
                    <a:prstGeom prst="rect">
                      <a:avLst/>
                    </a:prstGeom>
                  </pic:spPr>
                </pic:pic>
              </a:graphicData>
            </a:graphic>
            <wp14:sizeRelH relativeFrom="page">
              <wp14:pctWidth>0</wp14:pctWidth>
            </wp14:sizeRelH>
            <wp14:sizeRelV relativeFrom="page">
              <wp14:pctHeight>0</wp14:pctHeight>
            </wp14:sizeRelV>
          </wp:anchor>
        </w:drawing>
      </w:r>
    </w:p>
    <w:p w:rsidR="00105C23" w:rsidRPr="008F3145" w:rsidRDefault="00105C23" w:rsidP="00105C23">
      <w:pPr>
        <w:rPr>
          <w:rStyle w:val="Style3"/>
          <w:rFonts w:ascii="Arial" w:hAnsi="Arial" w:cs="Arial"/>
        </w:rPr>
      </w:pPr>
    </w:p>
    <w:p w:rsidR="00105C23" w:rsidRPr="008F3145" w:rsidRDefault="00105C23" w:rsidP="00105C23">
      <w:pPr>
        <w:rPr>
          <w:rFonts w:ascii="Arial" w:hAnsi="Arial" w:cs="Arial"/>
        </w:rPr>
      </w:pPr>
    </w:p>
    <w:p w:rsidR="00105C23" w:rsidRPr="008F3145" w:rsidRDefault="00105C23" w:rsidP="00105C23">
      <w:pPr>
        <w:rPr>
          <w:rFonts w:ascii="Arial" w:hAnsi="Arial" w:cs="Arial"/>
        </w:rPr>
      </w:pPr>
    </w:p>
    <w:p w:rsidR="00105C23" w:rsidRPr="008F3145" w:rsidRDefault="00105C23" w:rsidP="00105C23">
      <w:pPr>
        <w:pStyle w:val="ZEmetteur"/>
        <w:rPr>
          <w:rFonts w:ascii="Arial" w:hAnsi="Arial"/>
          <w:sz w:val="22"/>
          <w:szCs w:val="22"/>
        </w:rPr>
      </w:pP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Pr="008F3145" w:rsidRDefault="001D4F6C"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AB22B9" w:rsidRDefault="00AB22B9" w:rsidP="00AB22B9">
          <w:pPr>
            <w:rPr>
              <w:rFonts w:ascii="Arial" w:hAnsi="Arial" w:cs="Arial"/>
              <w:szCs w:val="22"/>
            </w:rPr>
          </w:pPr>
          <w:r>
            <w:rPr>
              <w:rFonts w:ascii="Arial" w:hAnsi="Arial" w:cs="Arial"/>
              <w:szCs w:val="22"/>
            </w:rPr>
            <w:t>Lot 2 :</w:t>
          </w:r>
          <w:r w:rsidRPr="00F53E0E">
            <w:rPr>
              <w:rFonts w:ascii="Arial" w:hAnsi="Arial" w:cs="Arial"/>
              <w:szCs w:val="22"/>
            </w:rPr>
            <w:t xml:space="preserve"> </w:t>
          </w:r>
          <w:r>
            <w:rPr>
              <w:rFonts w:ascii="Arial" w:hAnsi="Arial" w:cs="Arial"/>
              <w:szCs w:val="22"/>
            </w:rPr>
            <w:t>P</w:t>
          </w:r>
          <w:r w:rsidRPr="00CA7535">
            <w:rPr>
              <w:rFonts w:ascii="Arial" w:hAnsi="Arial" w:cs="Arial"/>
              <w:szCs w:val="22"/>
            </w:rPr>
            <w:t>restations de suivi en médecine du travail et de prévention au profit des personnels civils du min</w:t>
          </w:r>
          <w:r>
            <w:rPr>
              <w:rFonts w:ascii="Arial" w:hAnsi="Arial" w:cs="Arial"/>
              <w:szCs w:val="22"/>
            </w:rPr>
            <w:t>istère des Armées relevant du 11e CMA de Toulouse</w:t>
          </w:r>
          <w:r w:rsidRPr="00CA7535">
            <w:rPr>
              <w:rFonts w:ascii="Arial" w:hAnsi="Arial" w:cs="Arial"/>
              <w:szCs w:val="22"/>
            </w:rPr>
            <w:t xml:space="preserve"> pour la zone géographique de </w:t>
          </w:r>
          <w:r>
            <w:rPr>
              <w:rFonts w:ascii="Arial" w:hAnsi="Arial" w:cs="Arial"/>
              <w:szCs w:val="22"/>
            </w:rPr>
            <w:t>Toulouse.</w:t>
          </w:r>
        </w:p>
        <w:p w:rsidR="00EE1F84" w:rsidRPr="008F3145" w:rsidRDefault="00B75105" w:rsidP="00AB22B9">
          <w:pPr>
            <w:rPr>
              <w:rFonts w:ascii="Arial" w:hAnsi="Arial" w:cs="Arial"/>
              <w:sz w:val="20"/>
            </w:rPr>
          </w:pPr>
        </w:p>
        <w:bookmarkStart w:id="0" w:name="_GoBack" w:displacedByCustomXml="next"/>
        <w:bookmarkEnd w:id="0" w:displacedByCustomXml="next"/>
      </w:sdtContent>
    </w:sdt>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D93E27">
            <w:rPr>
              <w:rFonts w:ascii="Arial" w:hAnsi="Arial" w:cs="Arial"/>
              <w:szCs w:val="22"/>
            </w:rPr>
            <w:t>DAF_2025_001378</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CCTP n°</w:t>
      </w:r>
      <w:sdt>
        <w:sdtPr>
          <w:rPr>
            <w:rFonts w:ascii="Arial" w:hAnsi="Arial" w:cs="Arial"/>
            <w:szCs w:val="22"/>
            <w:lang w:val="en-GB"/>
          </w:rPr>
          <w:id w:val="-1334142143"/>
          <w:placeholder>
            <w:docPart w:val="19F2AD35375647DDA8FC7BA8D0CEED36"/>
          </w:placeholder>
        </w:sdtPr>
        <w:sdtEndPr/>
        <w:sdtContent>
          <w:sdt>
            <w:sdtPr>
              <w:rPr>
                <w:rFonts w:ascii="Arial" w:hAnsi="Arial" w:cs="Arial"/>
                <w:szCs w:val="22"/>
                <w:lang w:val="en-GB"/>
              </w:rPr>
              <w:id w:val="827328725"/>
              <w:placeholder>
                <w:docPart w:val="95734A73CBED4160BF2FB0EDD7D603D2"/>
              </w:placeholder>
            </w:sdtPr>
            <w:sdtEndPr/>
            <w:sdtContent>
              <w:r w:rsidR="00FC7BA6" w:rsidRPr="000B6FCA">
                <w:rPr>
                  <w:rFonts w:ascii="Arial" w:hAnsi="Arial" w:cs="Arial"/>
                  <w:szCs w:val="22"/>
                </w:rPr>
                <w:t xml:space="preserve"> </w:t>
              </w:r>
              <w:r w:rsidRPr="000B6FCA">
                <w:rPr>
                  <w:rFonts w:ascii="Arial" w:hAnsi="Arial" w:cs="Arial"/>
                  <w:szCs w:val="22"/>
                </w:rPr>
                <w:t>DAF_</w:t>
              </w:r>
              <w:r w:rsidR="00D93E27">
                <w:rPr>
                  <w:rFonts w:ascii="Arial" w:hAnsi="Arial" w:cs="Arial"/>
                  <w:szCs w:val="22"/>
                </w:rPr>
                <w:t>2025_001378</w:t>
              </w:r>
              <w:r w:rsidR="00FC7BA6" w:rsidRPr="000B6FCA">
                <w:rPr>
                  <w:rFonts w:ascii="Arial" w:hAnsi="Arial" w:cs="Arial"/>
                  <w:szCs w:val="22"/>
                </w:rPr>
                <w:t xml:space="preserve"> et ses annexes</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Autres : </w:t>
      </w:r>
      <w:sdt>
        <w:sdtPr>
          <w:rPr>
            <w:rFonts w:ascii="Arial" w:hAnsi="Arial" w:cs="Arial"/>
            <w:szCs w:val="22"/>
          </w:rPr>
          <w:id w:val="1868333600"/>
          <w:placeholder>
            <w:docPart w:val="8CF43CFDFAC44F0087A8D34A671540A4"/>
          </w:placeholder>
        </w:sdtPr>
        <w:sdtEndPr/>
        <w:sdtContent>
          <w:r w:rsidR="008F3145" w:rsidRPr="000B6FCA">
            <w:rPr>
              <w:rFonts w:ascii="Arial" w:hAnsi="Arial" w:cs="Arial"/>
              <w:szCs w:val="22"/>
            </w:rPr>
            <w:t>annexe financière</w:t>
          </w:r>
          <w:r w:rsidR="000F5EE4">
            <w:rPr>
              <w:rFonts w:ascii="Arial" w:hAnsi="Arial" w:cs="Arial"/>
              <w:szCs w:val="22"/>
            </w:rPr>
            <w:t xml:space="preserve">, engagement de reconnaissance de responsabilité, </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B75105">
        <w:rPr>
          <w:rFonts w:ascii="Arial" w:hAnsi="Arial" w:cs="Arial"/>
          <w:sz w:val="22"/>
          <w:szCs w:val="22"/>
        </w:rPr>
      </w:r>
      <w:r w:rsidR="00B75105">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956CF4" w:rsidP="00EE1F84">
      <w:pPr>
        <w:pStyle w:val="fcase1ertab"/>
        <w:tabs>
          <w:tab w:val="clear" w:pos="426"/>
          <w:tab w:val="left" w:pos="851"/>
        </w:tabs>
        <w:spacing w:before="120"/>
        <w:ind w:firstLine="142"/>
        <w:rPr>
          <w:rFonts w:ascii="Arial" w:hAnsi="Arial" w:cs="Arial"/>
          <w:sz w:val="22"/>
          <w:szCs w:val="22"/>
        </w:rPr>
      </w:pPr>
      <w:r>
        <w:rPr>
          <w:rFonts w:ascii="Arial" w:hAnsi="Arial" w:cs="Arial"/>
          <w:sz w:val="22"/>
          <w:szCs w:val="22"/>
        </w:rPr>
        <w:fldChar w:fldCharType="begin">
          <w:ffData>
            <w:name w:val=""/>
            <w:enabled/>
            <w:calcOnExit w:val="0"/>
            <w:checkBox>
              <w:size w:val="20"/>
              <w:default w:val="1"/>
            </w:checkBox>
          </w:ffData>
        </w:fldChar>
      </w:r>
      <w:r>
        <w:rPr>
          <w:rFonts w:ascii="Arial" w:hAnsi="Arial" w:cs="Arial"/>
          <w:sz w:val="22"/>
          <w:szCs w:val="22"/>
        </w:rPr>
        <w:instrText xml:space="preserve"> FORMCHECKBOX </w:instrText>
      </w:r>
      <w:r w:rsidR="00B75105">
        <w:rPr>
          <w:rFonts w:ascii="Arial" w:hAnsi="Arial" w:cs="Arial"/>
          <w:sz w:val="22"/>
          <w:szCs w:val="22"/>
        </w:rPr>
      </w:r>
      <w:r w:rsidR="00B75105">
        <w:rPr>
          <w:rFonts w:ascii="Arial" w:hAnsi="Arial" w:cs="Arial"/>
          <w:sz w:val="22"/>
          <w:szCs w:val="22"/>
        </w:rPr>
        <w:fldChar w:fldCharType="separate"/>
      </w:r>
      <w:r>
        <w:rPr>
          <w:rFonts w:ascii="Arial" w:hAnsi="Arial" w:cs="Arial"/>
          <w:sz w:val="22"/>
          <w:szCs w:val="22"/>
        </w:rPr>
        <w:fldChar w:fldCharType="end"/>
      </w:r>
      <w:r w:rsidR="00030513"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document.</w:t>
      </w:r>
    </w:p>
    <w:p w:rsidR="00296713" w:rsidRPr="008F3145" w:rsidRDefault="00296713" w:rsidP="00EE1F84">
      <w:pPr>
        <w:pStyle w:val="fcasegauche"/>
        <w:tabs>
          <w:tab w:val="left" w:pos="851"/>
        </w:tabs>
        <w:spacing w:after="0"/>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lastRenderedPageBreak/>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B75105">
        <w:rPr>
          <w:rFonts w:ascii="Arial" w:hAnsi="Arial" w:cs="Arial"/>
          <w:sz w:val="22"/>
          <w:szCs w:val="22"/>
        </w:rPr>
      </w:r>
      <w:r w:rsidR="00B75105">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B75105">
        <w:rPr>
          <w:rFonts w:ascii="Arial" w:hAnsi="Arial" w:cs="Arial"/>
          <w:sz w:val="22"/>
          <w:szCs w:val="22"/>
        </w:rPr>
      </w:r>
      <w:r w:rsidR="00B75105">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hyperlink r:id="rId9" w:anchor="LEGISCTA000037729903" w:history="1">
        <w:r w:rsidR="005E0D9D" w:rsidRPr="00CA0ABB">
          <w:rPr>
            <w:rStyle w:val="Lienhypertexte"/>
            <w:rFonts w:ascii="Arial" w:hAnsi="Arial"/>
            <w:b w:val="0"/>
            <w:szCs w:val="22"/>
          </w:rPr>
          <w:t xml:space="preserve">R. 2191-3 à R. 2191-10 du </w:t>
        </w:r>
        <w:r w:rsidR="000C085D" w:rsidRPr="00CA0ABB">
          <w:rPr>
            <w:rStyle w:val="Lienhypertexte"/>
            <w:rFonts w:ascii="Arial" w:hAnsi="Arial"/>
            <w:b w:val="0"/>
            <w:szCs w:val="22"/>
          </w:rPr>
          <w:t>code de la commande publique</w:t>
        </w:r>
      </w:hyperlink>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i/>
          <w:sz w:val="22"/>
          <w:szCs w:val="22"/>
        </w:rPr>
      </w:pPr>
      <w:r w:rsidRPr="000B6FCA">
        <w:rPr>
          <w:rFonts w:ascii="Arial" w:hAnsi="Arial" w:cs="Arial"/>
          <w:sz w:val="22"/>
          <w:szCs w:val="22"/>
        </w:rPr>
        <w:t>Je renonce au bénéfice de l'avance :</w:t>
      </w:r>
      <w:r w:rsidRPr="000B6FCA">
        <w:rPr>
          <w:rFonts w:ascii="Arial" w:hAnsi="Arial" w:cs="Arial"/>
          <w:sz w:val="22"/>
          <w:szCs w:val="22"/>
        </w:rPr>
        <w:tab/>
      </w:r>
      <w:r w:rsidRPr="000B6FCA">
        <w:rPr>
          <w:rFonts w:ascii="Arial" w:hAnsi="Arial" w:cs="Arial"/>
          <w:sz w:val="22"/>
          <w:szCs w:val="22"/>
        </w:rPr>
        <w:tab/>
      </w:r>
      <w:r w:rsidR="00AD69A6" w:rsidRPr="000B6FCA">
        <w:rPr>
          <w:rFonts w:ascii="Arial" w:hAnsi="Arial" w:cs="Arial"/>
          <w:sz w:val="22"/>
          <w:szCs w:val="22"/>
        </w:rPr>
        <w:fldChar w:fldCharType="begin">
          <w:ffData>
            <w:name w:val=""/>
            <w:enabled w:val="0"/>
            <w:calcOnExit w:val="0"/>
            <w:checkBox>
              <w:size w:val="20"/>
              <w:default w:val="0"/>
            </w:checkBox>
          </w:ffData>
        </w:fldChar>
      </w:r>
      <w:r w:rsidR="00AD69A6" w:rsidRPr="000B6FCA">
        <w:rPr>
          <w:rFonts w:ascii="Arial" w:hAnsi="Arial" w:cs="Arial"/>
          <w:sz w:val="22"/>
          <w:szCs w:val="22"/>
        </w:rPr>
        <w:instrText xml:space="preserve"> FORMCHECKBOX </w:instrText>
      </w:r>
      <w:r w:rsidR="00B75105">
        <w:rPr>
          <w:rFonts w:ascii="Arial" w:hAnsi="Arial" w:cs="Arial"/>
          <w:sz w:val="22"/>
          <w:szCs w:val="22"/>
        </w:rPr>
      </w:r>
      <w:r w:rsidR="00B75105">
        <w:rPr>
          <w:rFonts w:ascii="Arial" w:hAnsi="Arial" w:cs="Arial"/>
          <w:sz w:val="22"/>
          <w:szCs w:val="22"/>
        </w:rPr>
        <w:fldChar w:fldCharType="separate"/>
      </w:r>
      <w:r w:rsidR="00AD69A6" w:rsidRPr="000B6FCA">
        <w:rPr>
          <w:rFonts w:ascii="Arial" w:hAnsi="Arial" w:cs="Arial"/>
          <w:sz w:val="22"/>
          <w:szCs w:val="22"/>
        </w:rPr>
        <w:fldChar w:fldCharType="end"/>
      </w:r>
      <w:r w:rsidRPr="000B6FCA">
        <w:rPr>
          <w:rFonts w:ascii="Arial" w:hAnsi="Arial" w:cs="Arial"/>
          <w:sz w:val="22"/>
          <w:szCs w:val="22"/>
        </w:rPr>
        <w:tab/>
        <w:t>OUI</w:t>
      </w:r>
    </w:p>
    <w:p w:rsidR="00EE1F84" w:rsidRPr="000B6FCA" w:rsidRDefault="00EE1F84" w:rsidP="00EE1F84">
      <w:pPr>
        <w:tabs>
          <w:tab w:val="left" w:pos="426"/>
          <w:tab w:val="left" w:pos="851"/>
        </w:tabs>
        <w:rPr>
          <w:rFonts w:ascii="Arial" w:hAnsi="Arial" w:cs="Arial"/>
          <w:b/>
          <w:szCs w:val="22"/>
        </w:rPr>
      </w:pPr>
    </w:p>
    <w:p w:rsidR="00383F85" w:rsidRPr="000B6FCA" w:rsidRDefault="00383F85" w:rsidP="00EE1F84">
      <w:pPr>
        <w:tabs>
          <w:tab w:val="left" w:pos="426"/>
          <w:tab w:val="left" w:pos="851"/>
        </w:tabs>
        <w:rPr>
          <w:rFonts w:ascii="Arial" w:hAnsi="Arial" w:cs="Arial"/>
          <w:b/>
          <w:szCs w:val="22"/>
        </w:rPr>
      </w:pPr>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Pr="008F3145" w:rsidRDefault="00EE1F84" w:rsidP="00EE1F84">
      <w:pPr>
        <w:tabs>
          <w:tab w:val="left" w:pos="426"/>
          <w:tab w:val="left" w:pos="851"/>
        </w:tabs>
        <w:rPr>
          <w:rFonts w:ascii="Arial" w:hAnsi="Arial" w:cs="Arial"/>
          <w:b/>
          <w:sz w:val="20"/>
        </w:rPr>
      </w:pPr>
    </w:p>
    <w:p w:rsidR="00EE1F84" w:rsidRDefault="00EE1F84"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p w:rsidR="007A64DE" w:rsidRPr="00956C1B" w:rsidRDefault="007A64DE" w:rsidP="007A64DE">
      <w:pPr>
        <w:rPr>
          <w:color w:val="FF0000"/>
        </w:rPr>
      </w:pPr>
    </w:p>
    <w:sdt>
      <w:sdtPr>
        <w:rPr>
          <w:rFonts w:ascii="Arial" w:eastAsia="Times New Roman" w:hAnsi="Arial" w:cs="Arial"/>
          <w:b/>
          <w:sz w:val="22"/>
          <w:szCs w:val="22"/>
          <w:lang w:eastAsia="fr-FR"/>
        </w:rPr>
        <w:id w:val="888922765"/>
        <w:placeholder>
          <w:docPart w:val="99769EFD123D46638495544805248F61"/>
        </w:placeholder>
      </w:sdtPr>
      <w:sdtEndPr>
        <w:rPr>
          <w:szCs w:val="24"/>
        </w:rPr>
      </w:sdtEndPr>
      <w:sdtContent>
        <w:p w:rsidR="007A64DE" w:rsidRPr="00956C1B" w:rsidRDefault="0019215D" w:rsidP="0019215D">
          <w:pPr>
            <w:pStyle w:val="ParagrapheIndent2"/>
            <w:spacing w:line="243" w:lineRule="exact"/>
            <w:jc w:val="both"/>
            <w:rPr>
              <w:rFonts w:ascii="Arial" w:eastAsia="Times New Roman" w:hAnsi="Arial" w:cs="Arial"/>
              <w:sz w:val="22"/>
              <w:szCs w:val="22"/>
              <w:lang w:eastAsia="fr-FR"/>
            </w:rPr>
          </w:pPr>
          <w:r w:rsidRPr="00956C1B">
            <w:rPr>
              <w:rFonts w:ascii="Arial" w:eastAsia="Times New Roman" w:hAnsi="Arial" w:cs="Arial"/>
              <w:sz w:val="22"/>
              <w:szCs w:val="22"/>
              <w:lang w:eastAsia="fr-FR"/>
            </w:rPr>
            <w:t xml:space="preserve">L’accord-cadre est conclu </w:t>
          </w:r>
          <w:sdt>
            <w:sdtPr>
              <w:rPr>
                <w:rFonts w:ascii="Arial" w:eastAsia="Times New Roman" w:hAnsi="Arial" w:cs="Arial"/>
                <w:sz w:val="22"/>
                <w:szCs w:val="22"/>
                <w:lang w:eastAsia="fr-FR"/>
              </w:rPr>
              <w:id w:val="1006021299"/>
              <w:placeholder>
                <w:docPart w:val="73A439640FCF4EF180BDDA0D4F322667"/>
              </w:placeholder>
              <w:comboBox>
                <w:listItem w:value="Choisissez un élément."/>
                <w:listItem w:displayText="pour une période initiale allant de la date de notification jusqu’ au 31 décembre de l’année en cours." w:value="pour une période initiale allant de la date de notification jusqu’ au 31 décembre de l’année en cours."/>
                <w:listItem w:displayText="pour une durée de un (1) an." w:value="pour une durée de un (1) an."/>
                <w:listItem w:displayText="pour une période allant de la date de notification à XXXXX" w:value="pour une période allant de la date de notification à XXXXX"/>
              </w:comboBox>
            </w:sdtPr>
            <w:sdtEndPr/>
            <w:sdtContent>
              <w:r w:rsidRPr="00956C1B">
                <w:rPr>
                  <w:rFonts w:ascii="Arial" w:eastAsia="Times New Roman" w:hAnsi="Arial" w:cs="Arial"/>
                  <w:sz w:val="22"/>
                  <w:szCs w:val="22"/>
                  <w:lang w:eastAsia="fr-FR"/>
                </w:rPr>
                <w:t>pour une période initiale allant de la date de notification jusqu’ au 31 décembre de l’année en cours.</w:t>
              </w:r>
            </w:sdtContent>
          </w:sdt>
        </w:p>
        <w:p w:rsidR="0019215D" w:rsidRPr="00956C1B" w:rsidRDefault="0019215D" w:rsidP="0019215D"/>
        <w:p w:rsidR="0019215D" w:rsidRPr="00956C1B" w:rsidRDefault="0019215D" w:rsidP="0019215D">
          <w:pPr>
            <w:rPr>
              <w:rFonts w:ascii="Arial" w:hAnsi="Arial" w:cs="Arial"/>
              <w:szCs w:val="22"/>
            </w:rPr>
          </w:pPr>
          <w:r w:rsidRPr="00956C1B">
            <w:rPr>
              <w:rFonts w:ascii="Arial" w:hAnsi="Arial" w:cs="Arial"/>
              <w:szCs w:val="22"/>
            </w:rPr>
            <w:t xml:space="preserve">Le marché sera reconduit tacitement au 1er janvier de chaque année, sans pouvoir excéder 4 ans (4 reconductions maximum). </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Le marché prendra fin au plus tard à l’issue du 48</w:t>
          </w:r>
          <w:r w:rsidRPr="00956C1B">
            <w:rPr>
              <w:rFonts w:ascii="Arial" w:hAnsi="Arial" w:cs="Arial"/>
              <w:szCs w:val="22"/>
              <w:vertAlign w:val="superscript"/>
            </w:rPr>
            <w:t>ème</w:t>
          </w:r>
          <w:r w:rsidRPr="00956C1B">
            <w:rPr>
              <w:rFonts w:ascii="Arial" w:hAnsi="Arial" w:cs="Arial"/>
              <w:szCs w:val="22"/>
            </w:rPr>
            <w:t xml:space="preserve"> mois d’exécution.</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1er période de reconduction :</w:t>
          </w:r>
          <w:r w:rsidRPr="00956C1B">
            <w:rPr>
              <w:rFonts w:ascii="Arial" w:hAnsi="Arial" w:cs="Arial"/>
              <w:szCs w:val="22"/>
            </w:rPr>
            <w:tab/>
            <w:t>1er janvier au 31 décembre de l’année N+1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2ème période de reconduction :</w:t>
          </w:r>
          <w:r w:rsidRPr="00956C1B">
            <w:rPr>
              <w:rFonts w:ascii="Arial" w:hAnsi="Arial" w:cs="Arial"/>
              <w:szCs w:val="22"/>
            </w:rPr>
            <w:tab/>
            <w:t>1er janvier au 31 décembre de l’année N+2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3ème période de reconduction :</w:t>
          </w:r>
          <w:r w:rsidRPr="00956C1B">
            <w:rPr>
              <w:rFonts w:ascii="Arial" w:hAnsi="Arial" w:cs="Arial"/>
              <w:szCs w:val="22"/>
            </w:rPr>
            <w:tab/>
            <w:t>1er janvier au 31 décembre de l’année N+3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Dernière période de reconduction :</w:t>
          </w:r>
          <w:r w:rsidRPr="00956C1B">
            <w:rPr>
              <w:rFonts w:ascii="Arial" w:hAnsi="Arial" w:cs="Arial"/>
              <w:szCs w:val="22"/>
            </w:rPr>
            <w:tab/>
            <w:t>1er janvier N+4 au jour précédant la date anniversaire de la notification du marché.</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Conformément à l’article R.2112-4 du code de la commande publique, le titulaire ne peut s’opposer à la reconduction.</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La non reconduction du marché fait l’objet d’une décision expresse du pouvoir adjudicateur notifiée au titulaire du marché avant le 31 décembre de l’année en cours.</w:t>
          </w:r>
        </w:p>
        <w:p w:rsidR="00EE1F84" w:rsidRPr="0019215D" w:rsidRDefault="00B75105" w:rsidP="0019215D">
          <w:pPr>
            <w:rPr>
              <w:rFonts w:ascii="Arial" w:hAnsi="Arial" w:cs="Arial"/>
              <w:szCs w:val="22"/>
            </w:rPr>
          </w:pPr>
        </w:p>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pStyle w:val="fcase1ertab"/>
        <w:tabs>
          <w:tab w:val="left" w:pos="851"/>
        </w:tabs>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B75105">
        <w:rPr>
          <w:rFonts w:ascii="Arial" w:hAnsi="Arial" w:cs="Arial"/>
          <w:sz w:val="22"/>
          <w:szCs w:val="22"/>
        </w:rPr>
      </w:r>
      <w:r w:rsidR="00B75105">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B75105">
        <w:rPr>
          <w:rFonts w:ascii="Arial" w:hAnsi="Arial" w:cs="Arial"/>
          <w:sz w:val="22"/>
          <w:szCs w:val="22"/>
        </w:rPr>
      </w:r>
      <w:r w:rsidR="00B75105">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B75105">
        <w:rPr>
          <w:rFonts w:ascii="Arial" w:hAnsi="Arial" w:cs="Arial"/>
          <w:sz w:val="22"/>
          <w:szCs w:val="22"/>
        </w:rPr>
      </w:r>
      <w:r w:rsidR="00B75105">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B75105">
        <w:rPr>
          <w:rFonts w:ascii="Arial" w:hAnsi="Arial" w:cs="Arial"/>
          <w:szCs w:val="22"/>
        </w:rPr>
      </w:r>
      <w:r w:rsidR="00B75105">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914260" w:rsidRDefault="00EE1F84" w:rsidP="0043133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914260" w:rsidRDefault="00914260"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t xml:space="preserve">Pour transmettre vos factures dématérialisées et suivre leur traitement, rendez-vous sur le portail : </w:t>
      </w:r>
      <w:hyperlink r:id="rId10"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B6FCA" w:rsidRDefault="000B6FCA" w:rsidP="000B6FCA">
      <w:pPr>
        <w:rPr>
          <w:rFonts w:ascii="Arial" w:hAnsi="Arial" w:cs="Arial"/>
          <w:szCs w:val="22"/>
        </w:rPr>
      </w:pPr>
      <w:r w:rsidRPr="000B6FCA">
        <w:rPr>
          <w:rFonts w:ascii="Arial" w:hAnsi="Arial" w:cs="Arial"/>
          <w:szCs w:val="22"/>
        </w:rPr>
        <w:t>Elle est complétée par les annexes :</w:t>
      </w:r>
    </w:p>
    <w:p w:rsidR="000B6FCA" w:rsidRPr="000B6FCA" w:rsidRDefault="000B6FCA" w:rsidP="000B6FCA">
      <w:pPr>
        <w:tabs>
          <w:tab w:val="left" w:pos="851"/>
        </w:tabs>
        <w:spacing w:before="120"/>
        <w:ind w:left="1135" w:hanging="284"/>
        <w:rPr>
          <w:rFonts w:ascii="Arial" w:hAnsi="Arial" w:cs="Arial"/>
          <w:szCs w:val="22"/>
        </w:rPr>
      </w:pPr>
      <w:r w:rsidRPr="000B6FCA">
        <w:rPr>
          <w:rFonts w:ascii="Arial" w:hAnsi="Arial" w:cs="Arial"/>
          <w:szCs w:val="22"/>
        </w:rPr>
        <w:t xml:space="preserve"> </w:t>
      </w:r>
      <w:sdt>
        <w:sdtPr>
          <w:rPr>
            <w:rFonts w:ascii="Arial" w:hAnsi="Arial" w:cs="Arial"/>
            <w:szCs w:val="22"/>
          </w:rPr>
          <w:id w:val="-1446377807"/>
          <w:placeholder>
            <w:docPart w:val="0D19DB91EC8C4A889A2404DB7169C31C"/>
          </w:placeholder>
        </w:sdtPr>
        <w:sdtEndPr/>
        <w:sdtContent>
          <w:r w:rsidRPr="000B6FCA">
            <w:rPr>
              <w:rFonts w:ascii="Arial" w:hAnsi="Arial" w:cs="Arial"/>
              <w:szCs w:val="22"/>
            </w:rPr>
            <w:tab/>
          </w:r>
          <w:r w:rsidRPr="000B6FCA">
            <w:rPr>
              <w:rFonts w:ascii="Arial" w:hAnsi="Arial" w:cs="Arial"/>
              <w:szCs w:val="22"/>
            </w:rPr>
            <w:tab/>
            <w:t xml:space="preserve">        -    AE  - annexe 1 Décomposition de prix                </w:t>
          </w:r>
        </w:sdtContent>
      </w:sdt>
    </w:p>
    <w:p w:rsidR="00544C72" w:rsidRDefault="006E3CB8"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AE -</w:t>
      </w:r>
      <w:r w:rsidR="000B6FCA" w:rsidRPr="000B6FCA">
        <w:rPr>
          <w:rFonts w:ascii="Arial" w:hAnsi="Arial" w:cs="Arial"/>
          <w:szCs w:val="22"/>
        </w:rPr>
        <w:t xml:space="preserve"> annexe 2 </w:t>
      </w:r>
      <w:r w:rsidR="00544C72">
        <w:rPr>
          <w:rFonts w:ascii="Arial" w:hAnsi="Arial" w:cs="Arial"/>
          <w:szCs w:val="22"/>
        </w:rPr>
        <w:t>Engagement de reconnaissance de responsabilité</w:t>
      </w:r>
    </w:p>
    <w:p w:rsidR="000B6FCA" w:rsidRDefault="000B6FCA"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Formulaire de demande de contrôle primaire</w:t>
      </w:r>
    </w:p>
    <w:p w:rsidR="00D4437A" w:rsidRPr="000B6FCA" w:rsidRDefault="00D4437A" w:rsidP="000B6FCA">
      <w:pPr>
        <w:pStyle w:val="Paragraphedeliste"/>
        <w:numPr>
          <w:ilvl w:val="0"/>
          <w:numId w:val="15"/>
        </w:numPr>
        <w:tabs>
          <w:tab w:val="left" w:pos="851"/>
        </w:tabs>
        <w:rPr>
          <w:rFonts w:ascii="Arial" w:hAnsi="Arial" w:cs="Arial"/>
          <w:szCs w:val="22"/>
        </w:rPr>
      </w:pPr>
      <w:r>
        <w:rPr>
          <w:rFonts w:ascii="Arial" w:hAnsi="Arial" w:cs="Arial"/>
          <w:szCs w:val="22"/>
        </w:rPr>
        <w:t>Mémoire ou catalogue pour les prestations sur devis</w:t>
      </w:r>
    </w:p>
    <w:p w:rsidR="000B6FCA" w:rsidRPr="000B6FCA" w:rsidRDefault="000B6FCA" w:rsidP="000B6FCA">
      <w:pPr>
        <w:tabs>
          <w:tab w:val="left" w:pos="851"/>
          <w:tab w:val="left" w:pos="3402"/>
          <w:tab w:val="left" w:pos="6237"/>
          <w:tab w:val="left" w:pos="9072"/>
        </w:tabs>
        <w:rPr>
          <w:rFonts w:ascii="Arial" w:hAnsi="Arial" w:cs="Arial"/>
          <w:b/>
          <w:caps/>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1"/>
      <w:footerReference w:type="default" r:id="rId12"/>
      <w:footerReference w:type="first" r:id="rId13"/>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105" w:rsidRDefault="00B75105">
      <w:r>
        <w:separator/>
      </w:r>
    </w:p>
    <w:p w:rsidR="00B75105" w:rsidRDefault="00B75105"/>
    <w:p w:rsidR="00B75105" w:rsidRDefault="00B75105"/>
    <w:p w:rsidR="00B75105" w:rsidRDefault="00B75105"/>
    <w:p w:rsidR="00B75105" w:rsidRDefault="00B75105" w:rsidP="001377C0"/>
    <w:p w:rsidR="00B75105" w:rsidRDefault="00B75105" w:rsidP="001377C0"/>
    <w:p w:rsidR="00B75105" w:rsidRDefault="00B75105"/>
    <w:p w:rsidR="00B75105" w:rsidRDefault="00B75105"/>
    <w:p w:rsidR="00B75105" w:rsidRDefault="00B75105"/>
  </w:endnote>
  <w:endnote w:type="continuationSeparator" w:id="0">
    <w:p w:rsidR="00B75105" w:rsidRDefault="00B75105">
      <w:r>
        <w:continuationSeparator/>
      </w:r>
    </w:p>
    <w:p w:rsidR="00B75105" w:rsidRDefault="00B75105"/>
    <w:p w:rsidR="00B75105" w:rsidRDefault="00B75105"/>
    <w:p w:rsidR="00B75105" w:rsidRDefault="00B75105"/>
    <w:p w:rsidR="00B75105" w:rsidRDefault="00B75105" w:rsidP="001377C0"/>
    <w:p w:rsidR="00B75105" w:rsidRDefault="00B75105" w:rsidP="001377C0"/>
    <w:p w:rsidR="00B75105" w:rsidRDefault="00B75105"/>
    <w:p w:rsidR="00B75105" w:rsidRDefault="00B75105"/>
    <w:p w:rsidR="00B75105" w:rsidRDefault="00B75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rsidTr="00E34B9F">
      <w:trPr>
        <w:trHeight w:val="260"/>
      </w:trPr>
      <w:tc>
        <w:tcPr>
          <w:tcW w:w="8755" w:type="dxa"/>
          <w:vAlign w:val="center"/>
        </w:tcPr>
        <w:p w:rsidR="00EE1F84" w:rsidRPr="00E34B9F" w:rsidRDefault="00D93E27" w:rsidP="00CF6012">
          <w:pPr>
            <w:pStyle w:val="Pieddepage"/>
            <w:jc w:val="center"/>
            <w:rPr>
              <w:sz w:val="16"/>
              <w:szCs w:val="16"/>
            </w:rPr>
          </w:pPr>
          <w:r w:rsidRPr="00D93E27">
            <w:rPr>
              <w:sz w:val="16"/>
              <w:szCs w:val="16"/>
            </w:rPr>
            <w:t>La réalisation de prestations de suivi en médecine du travail et de prévention au profit des personnels civils du ministère des Armées relevant du 11e CMA de Toulouse pour la zone géographique de Balma, Toulouse</w:t>
          </w:r>
          <w:r>
            <w:rPr>
              <w:sz w:val="16"/>
              <w:szCs w:val="16"/>
            </w:rPr>
            <w:t xml:space="preserve"> et Montauban </w:t>
          </w:r>
        </w:p>
      </w:tc>
      <w:tc>
        <w:tcPr>
          <w:tcW w:w="1724" w:type="dxa"/>
          <w:vAlign w:val="center"/>
        </w:tcPr>
        <w:p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AB22B9">
            <w:rPr>
              <w:rFonts w:ascii="Marianne Medium" w:hAnsi="Marianne Medium"/>
              <w:b/>
              <w:noProof/>
              <w:sz w:val="16"/>
              <w:szCs w:val="16"/>
            </w:rPr>
            <w:t>5</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AB22B9">
            <w:rPr>
              <w:rFonts w:ascii="Marianne Medium" w:hAnsi="Marianne Medium"/>
              <w:b/>
              <w:noProof/>
              <w:sz w:val="16"/>
              <w:szCs w:val="16"/>
            </w:rPr>
            <w:t>5</w:t>
          </w:r>
          <w:r w:rsidRPr="00105C23">
            <w:rPr>
              <w:rFonts w:ascii="Marianne Medium" w:hAnsi="Marianne Medium"/>
              <w:b/>
              <w:sz w:val="16"/>
              <w:szCs w:val="16"/>
            </w:rPr>
            <w:fldChar w:fldCharType="end"/>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105" w:rsidRDefault="00B75105">
      <w:r>
        <w:separator/>
      </w:r>
    </w:p>
    <w:p w:rsidR="00B75105" w:rsidRDefault="00B75105"/>
    <w:p w:rsidR="00B75105" w:rsidRDefault="00B75105"/>
    <w:p w:rsidR="00B75105" w:rsidRDefault="00B75105"/>
    <w:p w:rsidR="00B75105" w:rsidRDefault="00B75105" w:rsidP="001377C0"/>
    <w:p w:rsidR="00B75105" w:rsidRDefault="00B75105" w:rsidP="001377C0"/>
    <w:p w:rsidR="00B75105" w:rsidRDefault="00B75105"/>
    <w:p w:rsidR="00B75105" w:rsidRDefault="00B75105"/>
    <w:p w:rsidR="00B75105" w:rsidRDefault="00B75105"/>
  </w:footnote>
  <w:footnote w:type="continuationSeparator" w:id="0">
    <w:p w:rsidR="00B75105" w:rsidRDefault="00B75105">
      <w:r>
        <w:continuationSeparator/>
      </w:r>
    </w:p>
    <w:p w:rsidR="00B75105" w:rsidRDefault="00B75105"/>
    <w:p w:rsidR="00B75105" w:rsidRDefault="00B75105"/>
    <w:p w:rsidR="00B75105" w:rsidRDefault="00B75105"/>
    <w:p w:rsidR="00B75105" w:rsidRDefault="00B75105" w:rsidP="001377C0"/>
    <w:p w:rsidR="00B75105" w:rsidRDefault="00B75105" w:rsidP="001377C0"/>
    <w:p w:rsidR="00B75105" w:rsidRDefault="00B75105"/>
    <w:p w:rsidR="00B75105" w:rsidRDefault="00B75105"/>
    <w:p w:rsidR="00B75105" w:rsidRDefault="00B7510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4CFC"/>
    <w:rsid w:val="00021448"/>
    <w:rsid w:val="0002368D"/>
    <w:rsid w:val="0002615D"/>
    <w:rsid w:val="000303C8"/>
    <w:rsid w:val="00030513"/>
    <w:rsid w:val="000445F0"/>
    <w:rsid w:val="00044B57"/>
    <w:rsid w:val="00044DF7"/>
    <w:rsid w:val="000454F6"/>
    <w:rsid w:val="00052FF5"/>
    <w:rsid w:val="00055251"/>
    <w:rsid w:val="00057127"/>
    <w:rsid w:val="00060387"/>
    <w:rsid w:val="00060F4D"/>
    <w:rsid w:val="000643A1"/>
    <w:rsid w:val="00064856"/>
    <w:rsid w:val="00064AFA"/>
    <w:rsid w:val="000669EB"/>
    <w:rsid w:val="00067277"/>
    <w:rsid w:val="0007424D"/>
    <w:rsid w:val="00074CFB"/>
    <w:rsid w:val="00094E12"/>
    <w:rsid w:val="000A044A"/>
    <w:rsid w:val="000A1D53"/>
    <w:rsid w:val="000A5ABF"/>
    <w:rsid w:val="000B6FCA"/>
    <w:rsid w:val="000C05A2"/>
    <w:rsid w:val="000C072B"/>
    <w:rsid w:val="000C085D"/>
    <w:rsid w:val="000C0D63"/>
    <w:rsid w:val="000C1202"/>
    <w:rsid w:val="000C190A"/>
    <w:rsid w:val="000C49DB"/>
    <w:rsid w:val="000C507C"/>
    <w:rsid w:val="000C70E5"/>
    <w:rsid w:val="000D1902"/>
    <w:rsid w:val="000D788E"/>
    <w:rsid w:val="000F2C93"/>
    <w:rsid w:val="000F5EE4"/>
    <w:rsid w:val="001011CE"/>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215D"/>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D5FD9"/>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549FA"/>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613BE"/>
    <w:rsid w:val="003622CC"/>
    <w:rsid w:val="003678CF"/>
    <w:rsid w:val="003735EE"/>
    <w:rsid w:val="00382E99"/>
    <w:rsid w:val="00383F85"/>
    <w:rsid w:val="0039082C"/>
    <w:rsid w:val="003963AB"/>
    <w:rsid w:val="003A3F76"/>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5A73"/>
    <w:rsid w:val="00410CD4"/>
    <w:rsid w:val="004202E6"/>
    <w:rsid w:val="004233E2"/>
    <w:rsid w:val="00426522"/>
    <w:rsid w:val="00427190"/>
    <w:rsid w:val="00431334"/>
    <w:rsid w:val="00433691"/>
    <w:rsid w:val="004374EE"/>
    <w:rsid w:val="0044376F"/>
    <w:rsid w:val="00452186"/>
    <w:rsid w:val="00454AE0"/>
    <w:rsid w:val="0045650B"/>
    <w:rsid w:val="00456602"/>
    <w:rsid w:val="004568FF"/>
    <w:rsid w:val="00464C09"/>
    <w:rsid w:val="00464D2D"/>
    <w:rsid w:val="00474990"/>
    <w:rsid w:val="0048367A"/>
    <w:rsid w:val="00483800"/>
    <w:rsid w:val="00483932"/>
    <w:rsid w:val="0048567F"/>
    <w:rsid w:val="00491D45"/>
    <w:rsid w:val="00493D09"/>
    <w:rsid w:val="00495E04"/>
    <w:rsid w:val="0049734E"/>
    <w:rsid w:val="0049751D"/>
    <w:rsid w:val="004A4BDB"/>
    <w:rsid w:val="004A61E2"/>
    <w:rsid w:val="004B57A5"/>
    <w:rsid w:val="004C39E3"/>
    <w:rsid w:val="004C3AF9"/>
    <w:rsid w:val="004C7DBC"/>
    <w:rsid w:val="004D0942"/>
    <w:rsid w:val="004D6C13"/>
    <w:rsid w:val="004D6D79"/>
    <w:rsid w:val="004D77EF"/>
    <w:rsid w:val="004E40AE"/>
    <w:rsid w:val="004E529C"/>
    <w:rsid w:val="004F145C"/>
    <w:rsid w:val="004F339F"/>
    <w:rsid w:val="005159E1"/>
    <w:rsid w:val="00521B83"/>
    <w:rsid w:val="00522C8D"/>
    <w:rsid w:val="00525911"/>
    <w:rsid w:val="0053029C"/>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92A76"/>
    <w:rsid w:val="005951AA"/>
    <w:rsid w:val="005B0897"/>
    <w:rsid w:val="005B1EC6"/>
    <w:rsid w:val="005C1674"/>
    <w:rsid w:val="005C68D4"/>
    <w:rsid w:val="005D12AB"/>
    <w:rsid w:val="005E0D9D"/>
    <w:rsid w:val="005E5881"/>
    <w:rsid w:val="006077CD"/>
    <w:rsid w:val="00613338"/>
    <w:rsid w:val="0062201B"/>
    <w:rsid w:val="00622779"/>
    <w:rsid w:val="00626BB8"/>
    <w:rsid w:val="00640CA7"/>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E3CB8"/>
    <w:rsid w:val="006F128E"/>
    <w:rsid w:val="006F1431"/>
    <w:rsid w:val="006F2141"/>
    <w:rsid w:val="006F4DBF"/>
    <w:rsid w:val="006F6152"/>
    <w:rsid w:val="007006A5"/>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703C0"/>
    <w:rsid w:val="00777F8B"/>
    <w:rsid w:val="007823B2"/>
    <w:rsid w:val="00787F49"/>
    <w:rsid w:val="00792F31"/>
    <w:rsid w:val="007A4BC3"/>
    <w:rsid w:val="007A64DE"/>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80B"/>
    <w:rsid w:val="00914260"/>
    <w:rsid w:val="00921A94"/>
    <w:rsid w:val="009228B0"/>
    <w:rsid w:val="00923413"/>
    <w:rsid w:val="00925376"/>
    <w:rsid w:val="00931671"/>
    <w:rsid w:val="00954025"/>
    <w:rsid w:val="009544DF"/>
    <w:rsid w:val="00956C1B"/>
    <w:rsid w:val="00956CF4"/>
    <w:rsid w:val="00960268"/>
    <w:rsid w:val="00962671"/>
    <w:rsid w:val="009952B0"/>
    <w:rsid w:val="00996AD4"/>
    <w:rsid w:val="00997A0A"/>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17F49"/>
    <w:rsid w:val="00A2023E"/>
    <w:rsid w:val="00A27159"/>
    <w:rsid w:val="00A31F62"/>
    <w:rsid w:val="00A3462E"/>
    <w:rsid w:val="00A35AF2"/>
    <w:rsid w:val="00A37E78"/>
    <w:rsid w:val="00A45363"/>
    <w:rsid w:val="00A478E4"/>
    <w:rsid w:val="00A530EE"/>
    <w:rsid w:val="00A63E58"/>
    <w:rsid w:val="00A64B97"/>
    <w:rsid w:val="00A84C38"/>
    <w:rsid w:val="00A97981"/>
    <w:rsid w:val="00AA04C3"/>
    <w:rsid w:val="00AA0C54"/>
    <w:rsid w:val="00AA6239"/>
    <w:rsid w:val="00AB0731"/>
    <w:rsid w:val="00AB0E9F"/>
    <w:rsid w:val="00AB22B9"/>
    <w:rsid w:val="00AC061D"/>
    <w:rsid w:val="00AC09F3"/>
    <w:rsid w:val="00AC1315"/>
    <w:rsid w:val="00AC1D28"/>
    <w:rsid w:val="00AD06A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5105"/>
    <w:rsid w:val="00B7647F"/>
    <w:rsid w:val="00B82F62"/>
    <w:rsid w:val="00B912A8"/>
    <w:rsid w:val="00B948C1"/>
    <w:rsid w:val="00B97FA5"/>
    <w:rsid w:val="00BA22F0"/>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6294"/>
    <w:rsid w:val="00C17783"/>
    <w:rsid w:val="00C22B63"/>
    <w:rsid w:val="00C235E5"/>
    <w:rsid w:val="00C26D73"/>
    <w:rsid w:val="00C31491"/>
    <w:rsid w:val="00C356E3"/>
    <w:rsid w:val="00C36D18"/>
    <w:rsid w:val="00C403F5"/>
    <w:rsid w:val="00C4287F"/>
    <w:rsid w:val="00C43F79"/>
    <w:rsid w:val="00C4488D"/>
    <w:rsid w:val="00C47555"/>
    <w:rsid w:val="00C5406F"/>
    <w:rsid w:val="00C60719"/>
    <w:rsid w:val="00C63B92"/>
    <w:rsid w:val="00C724E3"/>
    <w:rsid w:val="00C73B25"/>
    <w:rsid w:val="00C85369"/>
    <w:rsid w:val="00C92AEF"/>
    <w:rsid w:val="00C9544D"/>
    <w:rsid w:val="00CA0ABB"/>
    <w:rsid w:val="00CA0B4B"/>
    <w:rsid w:val="00CA4D6C"/>
    <w:rsid w:val="00CA4D88"/>
    <w:rsid w:val="00CA6893"/>
    <w:rsid w:val="00CA7049"/>
    <w:rsid w:val="00CB1972"/>
    <w:rsid w:val="00CC08EE"/>
    <w:rsid w:val="00CC339B"/>
    <w:rsid w:val="00CC59E5"/>
    <w:rsid w:val="00CD430D"/>
    <w:rsid w:val="00CE11F1"/>
    <w:rsid w:val="00CF0637"/>
    <w:rsid w:val="00CF1F9C"/>
    <w:rsid w:val="00CF6012"/>
    <w:rsid w:val="00D050E9"/>
    <w:rsid w:val="00D11B19"/>
    <w:rsid w:val="00D12C2E"/>
    <w:rsid w:val="00D143C5"/>
    <w:rsid w:val="00D15169"/>
    <w:rsid w:val="00D22226"/>
    <w:rsid w:val="00D248A3"/>
    <w:rsid w:val="00D271B9"/>
    <w:rsid w:val="00D3111A"/>
    <w:rsid w:val="00D367C4"/>
    <w:rsid w:val="00D378D6"/>
    <w:rsid w:val="00D43B6A"/>
    <w:rsid w:val="00D4437A"/>
    <w:rsid w:val="00D4598F"/>
    <w:rsid w:val="00D46FE1"/>
    <w:rsid w:val="00D53532"/>
    <w:rsid w:val="00D54065"/>
    <w:rsid w:val="00D565AB"/>
    <w:rsid w:val="00D60993"/>
    <w:rsid w:val="00D64D1F"/>
    <w:rsid w:val="00D70341"/>
    <w:rsid w:val="00D708FF"/>
    <w:rsid w:val="00D8218E"/>
    <w:rsid w:val="00D83A21"/>
    <w:rsid w:val="00D93E27"/>
    <w:rsid w:val="00DA3787"/>
    <w:rsid w:val="00DA757B"/>
    <w:rsid w:val="00DB67B0"/>
    <w:rsid w:val="00DB773E"/>
    <w:rsid w:val="00DC0596"/>
    <w:rsid w:val="00DC4696"/>
    <w:rsid w:val="00DD0124"/>
    <w:rsid w:val="00DD0D2C"/>
    <w:rsid w:val="00DD2CBF"/>
    <w:rsid w:val="00DE26BD"/>
    <w:rsid w:val="00DE40B8"/>
    <w:rsid w:val="00DE63DC"/>
    <w:rsid w:val="00DF25C5"/>
    <w:rsid w:val="00DF71A0"/>
    <w:rsid w:val="00DF731E"/>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B799A"/>
    <w:rsid w:val="00EC0389"/>
    <w:rsid w:val="00EC1CC9"/>
    <w:rsid w:val="00EC28A7"/>
    <w:rsid w:val="00EC418E"/>
    <w:rsid w:val="00ED1321"/>
    <w:rsid w:val="00ED2198"/>
    <w:rsid w:val="00ED3795"/>
    <w:rsid w:val="00ED5177"/>
    <w:rsid w:val="00ED7AD2"/>
    <w:rsid w:val="00EE07DD"/>
    <w:rsid w:val="00EE1F84"/>
    <w:rsid w:val="00EE5245"/>
    <w:rsid w:val="00EF7693"/>
    <w:rsid w:val="00F0266F"/>
    <w:rsid w:val="00F034C9"/>
    <w:rsid w:val="00F04353"/>
    <w:rsid w:val="00F04FAB"/>
    <w:rsid w:val="00F0713F"/>
    <w:rsid w:val="00F0780E"/>
    <w:rsid w:val="00F11197"/>
    <w:rsid w:val="00F140C3"/>
    <w:rsid w:val="00F25E39"/>
    <w:rsid w:val="00F25ED4"/>
    <w:rsid w:val="00F34631"/>
    <w:rsid w:val="00F34DDD"/>
    <w:rsid w:val="00F37233"/>
    <w:rsid w:val="00F40AC7"/>
    <w:rsid w:val="00F420A8"/>
    <w:rsid w:val="00F42AC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A7FD4"/>
    <w:rsid w:val="00FB73C5"/>
    <w:rsid w:val="00FC240A"/>
    <w:rsid w:val="00FC2AFF"/>
    <w:rsid w:val="00FC7BA6"/>
    <w:rsid w:val="00FE05D0"/>
    <w:rsid w:val="00FE0947"/>
    <w:rsid w:val="00FE1BB0"/>
    <w:rsid w:val="00FF089A"/>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 w:type="paragraph" w:customStyle="1" w:styleId="ParagrapheIndent2">
    <w:name w:val="ParagrapheIndent2"/>
    <w:basedOn w:val="Normal"/>
    <w:next w:val="Normal"/>
    <w:qFormat/>
    <w:rsid w:val="007A64DE"/>
    <w:pPr>
      <w:jc w:val="left"/>
    </w:pPr>
    <w:rPr>
      <w:rFonts w:ascii="Verdana" w:eastAsia="Verdana" w:hAnsi="Verdana" w:cs="Verdan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4799/2025-03-3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5734A73CBED4160BF2FB0EDD7D603D2"/>
        <w:category>
          <w:name w:val="Général"/>
          <w:gallery w:val="placeholder"/>
        </w:category>
        <w:types>
          <w:type w:val="bbPlcHdr"/>
        </w:types>
        <w:behaviors>
          <w:behavior w:val="content"/>
        </w:behaviors>
        <w:guid w:val="{5CA277FC-A50C-443F-BFA2-9DBD264EF3E5}"/>
      </w:docPartPr>
      <w:docPartBody>
        <w:p w:rsidR="00966CC0" w:rsidRDefault="00FA5529" w:rsidP="00FA5529">
          <w:pPr>
            <w:pStyle w:val="95734A73CBED4160BF2FB0EDD7D603D2"/>
          </w:pPr>
          <w:r w:rsidRPr="00ED2198">
            <w:rPr>
              <w:rStyle w:val="Textedelespacerserv"/>
            </w:rPr>
            <w:t>N°CCAP</w:t>
          </w:r>
        </w:p>
      </w:docPartBody>
    </w:docPart>
    <w:docPart>
      <w:docPartPr>
        <w:name w:val="0D19DB91EC8C4A889A2404DB7169C31C"/>
        <w:category>
          <w:name w:val="Général"/>
          <w:gallery w:val="placeholder"/>
        </w:category>
        <w:types>
          <w:type w:val="bbPlcHdr"/>
        </w:types>
        <w:behaviors>
          <w:behavior w:val="content"/>
        </w:behaviors>
        <w:guid w:val="{5F6FDA9D-D120-44BA-826C-38524E9675CD}"/>
      </w:docPartPr>
      <w:docPartBody>
        <w:p w:rsidR="00DA7B83" w:rsidRDefault="00737B98" w:rsidP="00737B98">
          <w:pPr>
            <w:pStyle w:val="0D19DB91EC8C4A889A2404DB7169C31C"/>
          </w:pPr>
          <w:r w:rsidRPr="00ED2198">
            <w:rPr>
              <w:rStyle w:val="Textedelespacerserv"/>
            </w:rPr>
            <w:t>Cliquez ici pour taper du texte.</w:t>
          </w:r>
        </w:p>
      </w:docPartBody>
    </w:docPart>
    <w:docPart>
      <w:docPartPr>
        <w:name w:val="73A439640FCF4EF180BDDA0D4F322667"/>
        <w:category>
          <w:name w:val="Général"/>
          <w:gallery w:val="placeholder"/>
        </w:category>
        <w:types>
          <w:type w:val="bbPlcHdr"/>
        </w:types>
        <w:behaviors>
          <w:behavior w:val="content"/>
        </w:behaviors>
        <w:guid w:val="{14A78072-2EB7-4F68-AC95-CFE1BCA5D61A}"/>
      </w:docPartPr>
      <w:docPartBody>
        <w:p w:rsidR="00AE374D" w:rsidRDefault="00C01E38" w:rsidP="00C01E38">
          <w:pPr>
            <w:pStyle w:val="73A439640FCF4EF180BDDA0D4F322667"/>
          </w:pPr>
          <w:r w:rsidRPr="006644F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100C4D"/>
    <w:rsid w:val="00121731"/>
    <w:rsid w:val="00161A6A"/>
    <w:rsid w:val="00167878"/>
    <w:rsid w:val="001813C6"/>
    <w:rsid w:val="001935D4"/>
    <w:rsid w:val="002D0C0E"/>
    <w:rsid w:val="00310655"/>
    <w:rsid w:val="00392180"/>
    <w:rsid w:val="00425142"/>
    <w:rsid w:val="004C3603"/>
    <w:rsid w:val="00572E02"/>
    <w:rsid w:val="0060562E"/>
    <w:rsid w:val="006630DA"/>
    <w:rsid w:val="0070380B"/>
    <w:rsid w:val="0071047D"/>
    <w:rsid w:val="00722C09"/>
    <w:rsid w:val="00737B98"/>
    <w:rsid w:val="00792E75"/>
    <w:rsid w:val="007A35E7"/>
    <w:rsid w:val="007E5EEA"/>
    <w:rsid w:val="008D7EB6"/>
    <w:rsid w:val="008E095B"/>
    <w:rsid w:val="00966CC0"/>
    <w:rsid w:val="009F7042"/>
    <w:rsid w:val="00A11296"/>
    <w:rsid w:val="00AC175F"/>
    <w:rsid w:val="00AC7351"/>
    <w:rsid w:val="00AE162E"/>
    <w:rsid w:val="00AE374D"/>
    <w:rsid w:val="00B51443"/>
    <w:rsid w:val="00C01E38"/>
    <w:rsid w:val="00C10AAB"/>
    <w:rsid w:val="00C81852"/>
    <w:rsid w:val="00D539D6"/>
    <w:rsid w:val="00D550A9"/>
    <w:rsid w:val="00D67A09"/>
    <w:rsid w:val="00DA7B83"/>
    <w:rsid w:val="00E1666D"/>
    <w:rsid w:val="00E96E7A"/>
    <w:rsid w:val="00F26217"/>
    <w:rsid w:val="00FA2744"/>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C01E38"/>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 w:type="paragraph" w:customStyle="1" w:styleId="73A439640FCF4EF180BDDA0D4F322667">
    <w:name w:val="73A439640FCF4EF180BDDA0D4F322667"/>
    <w:rsid w:val="00C01E3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FA9B7-3871-4B6F-8AE7-B27BC711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156</TotalTime>
  <Pages>5</Pages>
  <Words>1353</Words>
  <Characters>7447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8783</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GUILBERT Laura INGE CIVI DEFE</cp:lastModifiedBy>
  <cp:revision>46</cp:revision>
  <cp:lastPrinted>2017-03-07T09:34:00Z</cp:lastPrinted>
  <dcterms:created xsi:type="dcterms:W3CDTF">2021-12-16T10:53:00Z</dcterms:created>
  <dcterms:modified xsi:type="dcterms:W3CDTF">2026-02-26T12:18:00Z</dcterms:modified>
</cp:coreProperties>
</file>